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430F" w:rsidRDefault="007713FA" w:rsidP="007713FA">
      <w:pPr>
        <w:pStyle w:val="Titre"/>
        <w:jc w:val="center"/>
        <w:rPr>
          <w:b/>
          <w:sz w:val="44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3A0CC74E" wp14:editId="1746D148">
            <wp:simplePos x="0" y="0"/>
            <wp:positionH relativeFrom="column">
              <wp:posOffset>-1862455</wp:posOffset>
            </wp:positionH>
            <wp:positionV relativeFrom="paragraph">
              <wp:posOffset>2899410</wp:posOffset>
            </wp:positionV>
            <wp:extent cx="7849870" cy="4419600"/>
            <wp:effectExtent l="635" t="0" r="0" b="0"/>
            <wp:wrapTopAndBottom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0303_16282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4987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44"/>
        </w:rPr>
        <w:t>Chaudière de la Direction des Services Techniques de Saintes</w:t>
      </w:r>
    </w:p>
    <w:p w:rsidR="007713FA" w:rsidRPr="007713FA" w:rsidRDefault="007713FA" w:rsidP="007713FA">
      <w:r>
        <w:rPr>
          <w:noProof/>
          <w:lang w:eastAsia="fr-FR"/>
        </w:rPr>
        <w:lastRenderedPageBreak/>
        <w:drawing>
          <wp:inline distT="0" distB="0" distL="0" distR="0" wp14:anchorId="6C545D1F" wp14:editId="7B856518">
            <wp:extent cx="5760720" cy="324358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0303_16285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fr-FR"/>
        </w:rPr>
        <w:lastRenderedPageBreak/>
        <w:drawing>
          <wp:inline distT="0" distB="0" distL="0" distR="0">
            <wp:extent cx="7477125" cy="4209487"/>
            <wp:effectExtent l="0" t="4445" r="508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0303_16283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77125" cy="420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fr-FR"/>
        </w:rPr>
        <w:lastRenderedPageBreak/>
        <w:drawing>
          <wp:inline distT="0" distB="0" distL="0" distR="0">
            <wp:extent cx="8892540" cy="5006340"/>
            <wp:effectExtent l="0" t="0" r="381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50303_16282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00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8892540" cy="5006340"/>
            <wp:effectExtent l="0" t="0" r="381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50303_1627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00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8892540" cy="5006340"/>
            <wp:effectExtent l="0" t="0" r="3810" b="381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50303_16281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00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13FA" w:rsidRPr="007713FA" w:rsidSect="007713FA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9BD"/>
    <w:rsid w:val="005729BD"/>
    <w:rsid w:val="007713FA"/>
    <w:rsid w:val="00DD4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85C29D"/>
  <w15:chartTrackingRefBased/>
  <w15:docId w15:val="{F3892144-CABA-4971-A7D3-5171296CF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7713F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713FA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32A7DB29680F45A20220028645011B" ma:contentTypeVersion="17" ma:contentTypeDescription="Crée un document." ma:contentTypeScope="" ma:versionID="b5e8239ea83fffb072809c1402f392ba">
  <xsd:schema xmlns:xsd="http://www.w3.org/2001/XMLSchema" xmlns:xs="http://www.w3.org/2001/XMLSchema" xmlns:p="http://schemas.microsoft.com/office/2006/metadata/properties" xmlns:ns2="2f4bff47-bdd6-4a7c-b0c7-3fc1d6bb80cc" xmlns:ns3="b182f722-43de-4096-bece-0dcbc3227fb2" targetNamespace="http://schemas.microsoft.com/office/2006/metadata/properties" ma:root="true" ma:fieldsID="5a3102b46c62af141aab503ed0693d00" ns2:_="" ns3:_="">
    <xsd:import namespace="2f4bff47-bdd6-4a7c-b0c7-3fc1d6bb80cc"/>
    <xsd:import namespace="b182f722-43de-4096-bece-0dcbc3227fb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4bff47-bdd6-4a7c-b0c7-3fc1d6bb80c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01c93e4e-0d48-4717-9149-c82c5fa6841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82f722-43de-4096-bece-0dcbc3227fb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bf7a7f7-c7ed-4f17-8aaf-0ce2b88db14e}" ma:internalName="TaxCatchAll" ma:showField="CatchAllData" ma:web="b182f722-43de-4096-bece-0dcbc3227f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f4bff47-bdd6-4a7c-b0c7-3fc1d6bb80cc">
      <Terms xmlns="http://schemas.microsoft.com/office/infopath/2007/PartnerControls"/>
    </lcf76f155ced4ddcb4097134ff3c332f>
    <TaxCatchAll xmlns="b182f722-43de-4096-bece-0dcbc3227fb2" xsi:nil="true"/>
  </documentManagement>
</p:properties>
</file>

<file path=customXml/itemProps1.xml><?xml version="1.0" encoding="utf-8"?>
<ds:datastoreItem xmlns:ds="http://schemas.openxmlformats.org/officeDocument/2006/customXml" ds:itemID="{F7775E62-E2D1-4ACE-9FC0-FBA978A75C0D}"/>
</file>

<file path=customXml/itemProps2.xml><?xml version="1.0" encoding="utf-8"?>
<ds:datastoreItem xmlns:ds="http://schemas.openxmlformats.org/officeDocument/2006/customXml" ds:itemID="{2918D0B6-83A8-4D4C-BC80-D62C6672DF07}"/>
</file>

<file path=customXml/itemProps3.xml><?xml version="1.0" encoding="utf-8"?>
<ds:datastoreItem xmlns:ds="http://schemas.openxmlformats.org/officeDocument/2006/customXml" ds:itemID="{7AF8BE45-2965-4A73-960A-6EAD21C68CB8}"/>
</file>

<file path=docProps/app.xml><?xml version="1.0" encoding="utf-8"?>
<Properties xmlns="http://schemas.openxmlformats.org/officeDocument/2006/extended-properties" xmlns:vt="http://schemas.openxmlformats.org/officeDocument/2006/docPropsVTypes">
  <Template>8F4B290F.dotm</Template>
  <TotalTime>2</TotalTime>
  <Pages>6</Pages>
  <Words>10</Words>
  <Characters>58</Characters>
  <Application>Microsoft Office Word</Application>
  <DocSecurity>0</DocSecurity>
  <Lines>1</Lines>
  <Paragraphs>1</Paragraphs>
  <ScaleCrop>false</ScaleCrop>
  <Company>CHS</Company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SBAI Ouidad</dc:creator>
  <cp:keywords/>
  <dc:description/>
  <cp:lastModifiedBy>SBAI Ouidad</cp:lastModifiedBy>
  <cp:revision>2</cp:revision>
  <dcterms:created xsi:type="dcterms:W3CDTF">2025-03-03T15:50:00Z</dcterms:created>
  <dcterms:modified xsi:type="dcterms:W3CDTF">2025-03-03T15:52:00Z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0x0101008E32A7DB29680F45A20220028645011B</vt:lpwstr>
  </property>
  <property fmtid="{D5CDD505-2E9C-101B-9397-08002B2CF9AE}" pid="3" name="MediaServiceImageTags">
    <vt:lpwstr/>
  </property>
</Properties>
</file>